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A7327" w14:textId="2E594CE1" w:rsidR="00992F42" w:rsidRDefault="00992F42" w:rsidP="00992F4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17C0" w:rsidRPr="001217C0">
        <w:rPr>
          <w:b/>
          <w:i/>
          <w:noProof/>
          <w:sz w:val="28"/>
        </w:rPr>
        <w:t>S3-231189</w:t>
      </w:r>
      <w:bookmarkStart w:id="0" w:name="_GoBack"/>
      <w:bookmarkEnd w:id="0"/>
    </w:p>
    <w:p w14:paraId="7EE04933" w14:textId="77777777" w:rsidR="00992F42" w:rsidRDefault="00992F42" w:rsidP="00992F42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2E2ED64" w14:textId="605726C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C5C80">
        <w:rPr>
          <w:rFonts w:ascii="Arial" w:hAnsi="Arial" w:cs="Arial"/>
          <w:b/>
          <w:sz w:val="22"/>
          <w:szCs w:val="22"/>
        </w:rPr>
        <w:t>Latest Information about ZUC-256</w:t>
      </w:r>
    </w:p>
    <w:p w14:paraId="06BA196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7FB72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40BB3">
        <w:rPr>
          <w:rFonts w:ascii="Arial" w:hAnsi="Arial" w:cs="Arial" w:hint="eastAsia"/>
          <w:b/>
          <w:sz w:val="22"/>
          <w:szCs w:val="22"/>
          <w:lang w:eastAsia="zh-CN"/>
        </w:rPr>
        <w:t>SA3</w:t>
      </w:r>
    </w:p>
    <w:p w14:paraId="2548326B" w14:textId="668DB7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AB8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017982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7A5C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C80">
        <w:rPr>
          <w:rFonts w:ascii="Arial" w:hAnsi="Arial" w:cs="Arial"/>
          <w:b/>
          <w:bCs/>
          <w:sz w:val="22"/>
          <w:szCs w:val="22"/>
        </w:rPr>
        <w:t>Xuhui1@cictmobile.com</w:t>
      </w:r>
    </w:p>
    <w:p w14:paraId="5C701869" w14:textId="04421CF6" w:rsidR="00B97703" w:rsidRPr="004E3939" w:rsidRDefault="00B97703" w:rsidP="00DC5C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A030A93" w14:textId="3C1E9E2E" w:rsidR="001A032C" w:rsidRDefault="00040BB3" w:rsidP="000F6242">
      <w:r>
        <w:rPr>
          <w:rFonts w:hint="eastAsia"/>
          <w:lang w:eastAsia="zh-CN"/>
        </w:rPr>
        <w:t>SA3</w:t>
      </w:r>
      <w:r w:rsidR="0053773E" w:rsidRPr="0053773E">
        <w:t xml:space="preserve"> appreciate</w:t>
      </w:r>
      <w:r>
        <w:rPr>
          <w:rFonts w:hint="eastAsia"/>
          <w:lang w:eastAsia="zh-CN"/>
        </w:rPr>
        <w:t>d</w:t>
      </w:r>
      <w:r w:rsidR="0053773E" w:rsidRPr="0053773E">
        <w:t xml:space="preserve"> SAGE for the</w:t>
      </w:r>
      <w:r w:rsidR="00481DB6">
        <w:t xml:space="preserve"> </w:t>
      </w:r>
      <w:r w:rsidR="00481DB6">
        <w:rPr>
          <w:rFonts w:hint="eastAsia"/>
          <w:lang w:eastAsia="zh-CN"/>
        </w:rPr>
        <w:t>assessment</w:t>
      </w:r>
      <w:r w:rsidR="00481DB6">
        <w:t xml:space="preserve"> </w:t>
      </w:r>
      <w:r w:rsidR="0053773E">
        <w:t>of ZUC-256</w:t>
      </w:r>
      <w:r w:rsidR="0053773E" w:rsidRPr="0053773E">
        <w:t xml:space="preserve">, and the constructive advises given </w:t>
      </w:r>
      <w:bookmarkStart w:id="5" w:name="_Hlk126592321"/>
      <w:r w:rsidR="0053773E" w:rsidRPr="0053773E">
        <w:t>in</w:t>
      </w:r>
      <w:bookmarkStart w:id="6" w:name="_Hlk126585191"/>
      <w:r w:rsidR="0053773E" w:rsidRPr="0053773E">
        <w:t xml:space="preserve"> S3-223902</w:t>
      </w:r>
      <w:bookmarkEnd w:id="5"/>
      <w:bookmarkEnd w:id="6"/>
      <w:r w:rsidR="0053773E" w:rsidRPr="0053773E">
        <w:t>.</w:t>
      </w:r>
      <w:r w:rsidR="0053773E">
        <w:t xml:space="preserve"> </w:t>
      </w:r>
      <w:r>
        <w:t xml:space="preserve">In this LS, </w:t>
      </w:r>
      <w:r w:rsidR="00960D07">
        <w:rPr>
          <w:rFonts w:hint="eastAsia"/>
          <w:lang w:eastAsia="zh-CN"/>
        </w:rPr>
        <w:t>SA3</w:t>
      </w:r>
      <w:r>
        <w:t xml:space="preserve"> would like to </w:t>
      </w:r>
      <w:r w:rsidR="001A032C">
        <w:t xml:space="preserve">share </w:t>
      </w:r>
      <w:r>
        <w:t>some</w:t>
      </w:r>
      <w:r w:rsidR="001A032C">
        <w:t xml:space="preserve"> latest information on ZUC-256.</w:t>
      </w:r>
    </w:p>
    <w:p w14:paraId="31241F07" w14:textId="5061361A" w:rsidR="0053773E" w:rsidRPr="00CB6FD7" w:rsidRDefault="001A032C" w:rsidP="000F6242">
      <w:pPr>
        <w:rPr>
          <w:lang w:eastAsia="zh-CN"/>
        </w:rPr>
      </w:pPr>
      <w:bookmarkStart w:id="7" w:name="_Hlk126600548"/>
      <w:r>
        <w:rPr>
          <w:lang w:eastAsia="zh-CN"/>
        </w:rPr>
        <w:t xml:space="preserve">The algorithm design team has taken SAGE’s suggestions, and </w:t>
      </w:r>
      <w:r w:rsidRPr="001A032C">
        <w:rPr>
          <w:lang w:eastAsia="zh-CN"/>
        </w:rPr>
        <w:t>increas</w:t>
      </w:r>
      <w:r>
        <w:rPr>
          <w:lang w:eastAsia="zh-CN"/>
        </w:rPr>
        <w:t>ed</w:t>
      </w:r>
      <w:r w:rsidRPr="001A032C">
        <w:rPr>
          <w:lang w:eastAsia="zh-CN"/>
        </w:rPr>
        <w:t xml:space="preserve"> the number of </w:t>
      </w:r>
      <w:r>
        <w:rPr>
          <w:lang w:eastAsia="zh-CN"/>
        </w:rPr>
        <w:t xml:space="preserve">ZUC-256 </w:t>
      </w:r>
      <w:r w:rsidRPr="001A032C">
        <w:rPr>
          <w:lang w:eastAsia="zh-CN"/>
        </w:rPr>
        <w:t>initialisation rounds from 32(+1) to 48(+1)</w:t>
      </w:r>
      <w:r>
        <w:rPr>
          <w:lang w:eastAsia="zh-CN"/>
        </w:rPr>
        <w:t xml:space="preserve">. </w:t>
      </w:r>
      <w:bookmarkEnd w:id="7"/>
      <w:r>
        <w:rPr>
          <w:lang w:eastAsia="zh-CN"/>
        </w:rPr>
        <w:t xml:space="preserve">The latest algorithm description can be found on the website of ISCAS, i.e.,  </w:t>
      </w:r>
      <w:hyperlink r:id="rId9" w:history="1">
        <w:r w:rsidRPr="00CE2D81">
          <w:rPr>
            <w:rStyle w:val="af0"/>
            <w:lang w:eastAsia="zh-CN"/>
          </w:rPr>
          <w:t>http://www.is.cas.cn/ztzl2016/zouchongzhi/201801/W020230201389233346416.pdf</w:t>
        </w:r>
      </w:hyperlink>
      <w:r w:rsidR="00D249AD">
        <w:rPr>
          <w:rStyle w:val="af0"/>
          <w:lang w:eastAsia="zh-CN"/>
        </w:rPr>
        <w:t xml:space="preserve"> .</w:t>
      </w:r>
      <w:r w:rsidR="00C86DDC">
        <w:rPr>
          <w:rStyle w:val="af0"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437C2F1" w14:textId="04CE1BC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0BB3">
        <w:t>SA3</w:t>
      </w:r>
      <w:r w:rsidR="00DC5C80" w:rsidRPr="00EB4F63">
        <w:t xml:space="preserve"> would kindly ask</w:t>
      </w:r>
      <w:r w:rsidR="00917992" w:rsidRPr="00EB4F63">
        <w:t xml:space="preserve"> ETSI </w:t>
      </w:r>
      <w:r w:rsidR="00DC5C80" w:rsidRPr="00EB4F63">
        <w:t xml:space="preserve">SAGE to take above information into </w:t>
      </w:r>
      <w:r w:rsidR="00A02005" w:rsidRPr="00EB4F63">
        <w:t>account</w:t>
      </w:r>
      <w:r w:rsidR="00917992" w:rsidRPr="00EB4F63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56BF3" w14:textId="77777777" w:rsidR="002C11FC" w:rsidRDefault="002C11FC">
      <w:pPr>
        <w:spacing w:after="0"/>
      </w:pPr>
      <w:r>
        <w:separator/>
      </w:r>
    </w:p>
  </w:endnote>
  <w:endnote w:type="continuationSeparator" w:id="0">
    <w:p w14:paraId="228D4BF8" w14:textId="77777777" w:rsidR="002C11FC" w:rsidRDefault="002C11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453B3" w14:textId="77777777" w:rsidR="002C11FC" w:rsidRDefault="002C11FC">
      <w:pPr>
        <w:spacing w:after="0"/>
      </w:pPr>
      <w:r>
        <w:separator/>
      </w:r>
    </w:p>
  </w:footnote>
  <w:footnote w:type="continuationSeparator" w:id="0">
    <w:p w14:paraId="1E5AD0DE" w14:textId="77777777" w:rsidR="002C11FC" w:rsidRDefault="002C11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9906BF9"/>
    <w:multiLevelType w:val="hybridMultilevel"/>
    <w:tmpl w:val="DDAEE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8"/>
    <w:rsid w:val="00040BB3"/>
    <w:rsid w:val="00074D3C"/>
    <w:rsid w:val="000B21DF"/>
    <w:rsid w:val="000E6116"/>
    <w:rsid w:val="000F6242"/>
    <w:rsid w:val="00103FF1"/>
    <w:rsid w:val="001217C0"/>
    <w:rsid w:val="00196B59"/>
    <w:rsid w:val="001A032C"/>
    <w:rsid w:val="001A14F2"/>
    <w:rsid w:val="001B3A86"/>
    <w:rsid w:val="001B763F"/>
    <w:rsid w:val="00220060"/>
    <w:rsid w:val="00226381"/>
    <w:rsid w:val="002473B2"/>
    <w:rsid w:val="0026738F"/>
    <w:rsid w:val="002869FE"/>
    <w:rsid w:val="002965E4"/>
    <w:rsid w:val="002C11FC"/>
    <w:rsid w:val="002E01C1"/>
    <w:rsid w:val="002F1940"/>
    <w:rsid w:val="00322204"/>
    <w:rsid w:val="00383545"/>
    <w:rsid w:val="003C06D2"/>
    <w:rsid w:val="003D1E1B"/>
    <w:rsid w:val="003F5E20"/>
    <w:rsid w:val="00422B54"/>
    <w:rsid w:val="00433500"/>
    <w:rsid w:val="00433F71"/>
    <w:rsid w:val="0043559E"/>
    <w:rsid w:val="00440D43"/>
    <w:rsid w:val="00470DF6"/>
    <w:rsid w:val="00481DB6"/>
    <w:rsid w:val="004E3939"/>
    <w:rsid w:val="00526DDD"/>
    <w:rsid w:val="0053773E"/>
    <w:rsid w:val="00582ADC"/>
    <w:rsid w:val="006052AD"/>
    <w:rsid w:val="0073766B"/>
    <w:rsid w:val="007F4F92"/>
    <w:rsid w:val="008475EF"/>
    <w:rsid w:val="008D772F"/>
    <w:rsid w:val="00914CD1"/>
    <w:rsid w:val="00917992"/>
    <w:rsid w:val="009603F6"/>
    <w:rsid w:val="00960D07"/>
    <w:rsid w:val="00992F42"/>
    <w:rsid w:val="009963AC"/>
    <w:rsid w:val="0099764C"/>
    <w:rsid w:val="009A0D57"/>
    <w:rsid w:val="009C01E1"/>
    <w:rsid w:val="00A02005"/>
    <w:rsid w:val="00A70448"/>
    <w:rsid w:val="00AA4FF3"/>
    <w:rsid w:val="00AE1B3E"/>
    <w:rsid w:val="00B35644"/>
    <w:rsid w:val="00B97703"/>
    <w:rsid w:val="00BA3D66"/>
    <w:rsid w:val="00C86DDC"/>
    <w:rsid w:val="00CB6FD7"/>
    <w:rsid w:val="00CF6087"/>
    <w:rsid w:val="00D14BB6"/>
    <w:rsid w:val="00D249AD"/>
    <w:rsid w:val="00D33624"/>
    <w:rsid w:val="00DC5C80"/>
    <w:rsid w:val="00E2241D"/>
    <w:rsid w:val="00E93704"/>
    <w:rsid w:val="00EB4F63"/>
    <w:rsid w:val="00F25496"/>
    <w:rsid w:val="00F63732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1A03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1A0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s.cas.cn/ztzl2016/zouchongzhi/201801/W020230201389233346416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WEI</cp:lastModifiedBy>
  <cp:revision>14</cp:revision>
  <cp:lastPrinted>2002-04-23T07:10:00Z</cp:lastPrinted>
  <dcterms:created xsi:type="dcterms:W3CDTF">2023-02-02T08:17:00Z</dcterms:created>
  <dcterms:modified xsi:type="dcterms:W3CDTF">2023-02-13T11:28:00Z</dcterms:modified>
</cp:coreProperties>
</file>